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A13DC" w14:textId="77777777" w:rsidR="008B2FAF" w:rsidRDefault="008B2FAF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</w:p>
    <w:p w14:paraId="28316B4F" w14:textId="28284FBE" w:rsidR="008B2FAF" w:rsidRDefault="009B22A1" w:rsidP="008B2FAF">
      <w:pPr>
        <w:pStyle w:val="Nagwek4"/>
        <w:spacing w:after="600" w:line="276" w:lineRule="auto"/>
        <w:jc w:val="center"/>
        <w:rPr>
          <w:rFonts w:ascii="Arial" w:hAnsi="Arial" w:cs="Arial"/>
          <w:bCs/>
          <w:i w:val="0"/>
          <w:szCs w:val="24"/>
        </w:rPr>
      </w:pPr>
      <w:r>
        <w:rPr>
          <w:rFonts w:cs="Calibri"/>
          <w:b/>
          <w:noProof/>
          <w:sz w:val="22"/>
          <w:szCs w:val="22"/>
        </w:rPr>
        <w:drawing>
          <wp:inline distT="0" distB="0" distL="0" distR="0" wp14:anchorId="1483DE5A" wp14:editId="57425E4B">
            <wp:extent cx="6085205" cy="478790"/>
            <wp:effectExtent l="0" t="0" r="0" b="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8B1FE" w14:textId="2798B3AB" w:rsidR="00025386" w:rsidRPr="00EC10EE" w:rsidRDefault="00657A47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8B2FAF">
        <w:rPr>
          <w:rFonts w:ascii="Arial" w:hAnsi="Arial" w:cs="Arial"/>
          <w:bCs/>
          <w:i w:val="0"/>
          <w:szCs w:val="24"/>
        </w:rPr>
        <w:t>4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14:paraId="5006CEB9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714BA5" w14:textId="77777777" w:rsidR="008D442B" w:rsidRDefault="008D442B" w:rsidP="008D442B">
            <w:pPr>
              <w:spacing w:before="240" w:after="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OŚWIADCZENIE WYKONAWCÓW </w:t>
            </w:r>
          </w:p>
          <w:p w14:paraId="296FC1C6" w14:textId="77777777" w:rsidR="00053927" w:rsidRPr="00053927" w:rsidRDefault="008D442B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WSPÓLNIE UBIEGAJĄCYCH SIĘ O UDZIELENIE ZAMÓWIENIA</w:t>
            </w:r>
            <w:r w:rsidR="00053927" w:rsidRPr="0005392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F6991AF" w14:textId="77777777" w:rsidR="00053927" w:rsidRPr="00A137C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137C9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A137C9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W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ykonawc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30357B7B" w14:textId="77777777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540E" w14:paraId="5182BAB7" w14:textId="77777777" w:rsidTr="004F10A0">
        <w:tc>
          <w:tcPr>
            <w:tcW w:w="2269" w:type="dxa"/>
          </w:tcPr>
          <w:p w14:paraId="0ECEE338" w14:textId="77777777" w:rsidR="00A137C9" w:rsidRPr="00A2540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1EFA466" w14:textId="77777777" w:rsidR="00A137C9" w:rsidRPr="00A2540E" w:rsidRDefault="00FD65F1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D65F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Modernizacja pałacowego parku w Grojcu</w:t>
            </w:r>
            <w:r w:rsidR="00A137C9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FD65F1" w:rsidRPr="00A2540E" w14:paraId="2F90B06A" w14:textId="77777777" w:rsidTr="00C30948">
        <w:tc>
          <w:tcPr>
            <w:tcW w:w="2269" w:type="dxa"/>
          </w:tcPr>
          <w:p w14:paraId="1F41DA45" w14:textId="77777777" w:rsidR="00FD65F1" w:rsidRPr="00A2540E" w:rsidRDefault="00FD65F1" w:rsidP="00C3094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C5F5019" w14:textId="77777777" w:rsidR="00FD65F1" w:rsidRPr="00A2540E" w:rsidRDefault="00FD65F1" w:rsidP="00C3094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D65F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WI.2712.11.2026</w:t>
            </w:r>
          </w:p>
        </w:tc>
      </w:tr>
    </w:tbl>
    <w:p w14:paraId="5CCCAA79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2B4C73D" w14:textId="77777777" w:rsidR="003A486D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FD65F1" w:rsidRPr="00FD65F1">
        <w:rPr>
          <w:rFonts w:ascii="Arial" w:hAnsi="Arial" w:cs="Arial"/>
          <w:b/>
          <w:sz w:val="24"/>
          <w:szCs w:val="24"/>
        </w:rPr>
        <w:t>Gmina Oświęcim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Pr="001215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 xml:space="preserve">ziałając </w:t>
      </w:r>
      <w:r w:rsidR="003A486D">
        <w:rPr>
          <w:rFonts w:ascii="Arial" w:eastAsia="Times New Roman" w:hAnsi="Arial" w:cs="Arial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>składzie:</w:t>
      </w:r>
    </w:p>
    <w:p w14:paraId="5C4C3C7C" w14:textId="77777777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A137C9">
        <w:rPr>
          <w:rFonts w:ascii="Arial" w:hAnsi="Arial" w:cs="Arial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45"/>
        <w:gridCol w:w="4892"/>
      </w:tblGrid>
      <w:tr w:rsidR="003A486D" w:rsidRPr="0087706D" w14:paraId="791428D0" w14:textId="77777777" w:rsidTr="00A137C9">
        <w:tc>
          <w:tcPr>
            <w:tcW w:w="617" w:type="dxa"/>
            <w:vAlign w:val="center"/>
          </w:tcPr>
          <w:p w14:paraId="73B94C44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6AFCA23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  <w:r w:rsidR="0024648D"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40EA56E3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87706D" w14:paraId="5315B4E4" w14:textId="77777777" w:rsidTr="00A137C9">
        <w:tc>
          <w:tcPr>
            <w:tcW w:w="617" w:type="dxa"/>
            <w:vAlign w:val="center"/>
          </w:tcPr>
          <w:p w14:paraId="156EB86A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53A56FE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0CC3EADC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345F20DE" w14:textId="77777777" w:rsidTr="00A137C9">
        <w:tc>
          <w:tcPr>
            <w:tcW w:w="617" w:type="dxa"/>
            <w:vAlign w:val="center"/>
          </w:tcPr>
          <w:p w14:paraId="02C966CC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03795D08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61F2A2D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07CA35D" w14:textId="7FAC5CEB" w:rsidR="00DC652A" w:rsidRPr="00A137C9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świadczam, </w:t>
      </w:r>
      <w:r w:rsidR="008D442B"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Pr="00053927">
        <w:rPr>
          <w:rFonts w:ascii="Arial" w:hAnsi="Arial" w:cs="Arial"/>
          <w:sz w:val="24"/>
          <w:szCs w:val="24"/>
        </w:rPr>
        <w:t xml:space="preserve">ustawy z dnia 11 września 2019r. Prawo zamówień publicznych </w:t>
      </w:r>
      <w:r w:rsidR="00FD65F1" w:rsidRPr="00FD65F1">
        <w:rPr>
          <w:rFonts w:ascii="Arial" w:hAnsi="Arial" w:cs="Arial"/>
          <w:sz w:val="24"/>
          <w:szCs w:val="24"/>
        </w:rPr>
        <w:t>(t.j. Dz. U. z 2024 r. poz. 1320 z p</w:t>
      </w:r>
      <w:r w:rsidR="00F64EEC">
        <w:rPr>
          <w:rFonts w:ascii="Arial" w:hAnsi="Arial" w:cs="Arial"/>
          <w:sz w:val="24"/>
          <w:szCs w:val="24"/>
        </w:rPr>
        <w:t>óźn.</w:t>
      </w:r>
      <w:r w:rsidR="00FD65F1" w:rsidRPr="00FD65F1">
        <w:rPr>
          <w:rFonts w:ascii="Arial" w:hAnsi="Arial" w:cs="Arial"/>
          <w:sz w:val="24"/>
          <w:szCs w:val="24"/>
        </w:rPr>
        <w:t xml:space="preserve"> zm.)</w:t>
      </w:r>
      <w:r>
        <w:rPr>
          <w:rFonts w:ascii="Arial" w:hAnsi="Arial" w:cs="Arial"/>
          <w:sz w:val="24"/>
          <w:szCs w:val="24"/>
        </w:rPr>
        <w:t>, że w ramach zamówienia</w:t>
      </w:r>
      <w:r w:rsidR="00A137C9">
        <w:rPr>
          <w:rFonts w:ascii="Arial" w:hAnsi="Arial" w:cs="Arial"/>
          <w:sz w:val="24"/>
          <w:szCs w:val="24"/>
        </w:rPr>
        <w:t>,</w:t>
      </w:r>
      <w:r w:rsidR="00A137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astępujące roboty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usługi / dostawy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wspólnie ubiegający się 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u</w:t>
      </w:r>
      <w:r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05"/>
        <w:gridCol w:w="4832"/>
      </w:tblGrid>
      <w:tr w:rsidR="00B641BE" w:rsidRPr="0087706D" w14:paraId="5D7F922C" w14:textId="77777777" w:rsidTr="00A137C9">
        <w:tc>
          <w:tcPr>
            <w:tcW w:w="617" w:type="dxa"/>
            <w:vAlign w:val="center"/>
          </w:tcPr>
          <w:p w14:paraId="089401E7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3119A999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408C32A4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87706D" w14:paraId="26502D3A" w14:textId="77777777" w:rsidTr="00A137C9">
        <w:tc>
          <w:tcPr>
            <w:tcW w:w="617" w:type="dxa"/>
            <w:vAlign w:val="center"/>
          </w:tcPr>
          <w:p w14:paraId="02177E9A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5A607A8A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4249DA8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45BF76F8" w14:textId="77777777" w:rsidTr="00A137C9">
        <w:tc>
          <w:tcPr>
            <w:tcW w:w="617" w:type="dxa"/>
            <w:vAlign w:val="center"/>
          </w:tcPr>
          <w:p w14:paraId="6CE3E3E8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7DAB335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2BDC83F7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D43D292" w14:textId="77777777" w:rsidR="007A2C38" w:rsidRPr="00053927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0DF21A03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8B745A" w14:paraId="5DA91F95" w14:textId="77777777" w:rsidTr="004F10A0">
        <w:tc>
          <w:tcPr>
            <w:tcW w:w="2660" w:type="dxa"/>
          </w:tcPr>
          <w:p w14:paraId="1BDC98F1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8E423B3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lastRenderedPageBreak/>
              <w:t>.....................................</w:t>
            </w:r>
          </w:p>
          <w:p w14:paraId="633A752C" w14:textId="77777777" w:rsidR="00A137C9" w:rsidRPr="008B745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4AE0F98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49928AA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lastRenderedPageBreak/>
              <w:t>.................................................................................................................................................</w:t>
            </w:r>
          </w:p>
          <w:p w14:paraId="72B9D18E" w14:textId="77777777" w:rsidR="00A137C9" w:rsidRPr="008B745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D65F1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3C2D7FA8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EC10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720A6" w14:textId="77777777" w:rsidR="00442721" w:rsidRDefault="00442721" w:rsidP="00025386">
      <w:pPr>
        <w:spacing w:after="0" w:line="240" w:lineRule="auto"/>
      </w:pPr>
      <w:r>
        <w:separator/>
      </w:r>
    </w:p>
  </w:endnote>
  <w:endnote w:type="continuationSeparator" w:id="0">
    <w:p w14:paraId="1B2FF735" w14:textId="77777777" w:rsidR="00442721" w:rsidRDefault="00442721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800E0" w14:textId="77777777" w:rsidR="00FD65F1" w:rsidRDefault="00FD65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C5453" w14:textId="1260C98D" w:rsidR="00025386" w:rsidRDefault="009B22A1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F98472B" wp14:editId="00492D70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52E912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88BE2C0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137C9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4986971F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A963D" w14:textId="77777777" w:rsidR="00FD65F1" w:rsidRDefault="00FD65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14187" w14:textId="77777777" w:rsidR="00442721" w:rsidRDefault="00442721" w:rsidP="00025386">
      <w:pPr>
        <w:spacing w:after="0" w:line="240" w:lineRule="auto"/>
      </w:pPr>
      <w:r>
        <w:separator/>
      </w:r>
    </w:p>
  </w:footnote>
  <w:footnote w:type="continuationSeparator" w:id="0">
    <w:p w14:paraId="09A42C8A" w14:textId="77777777" w:rsidR="00442721" w:rsidRDefault="00442721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34B4" w14:textId="77777777" w:rsidR="00FD65F1" w:rsidRDefault="00FD65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D004" w14:textId="77777777" w:rsidR="00FD65F1" w:rsidRDefault="00FD65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379BA" w14:textId="77777777" w:rsidR="00FD65F1" w:rsidRDefault="00FD65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093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NotDisplayPageBoundaries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714"/>
    <w:rsid w:val="00025386"/>
    <w:rsid w:val="000423B9"/>
    <w:rsid w:val="00053927"/>
    <w:rsid w:val="00084786"/>
    <w:rsid w:val="0016158F"/>
    <w:rsid w:val="001C2314"/>
    <w:rsid w:val="00213980"/>
    <w:rsid w:val="0024648D"/>
    <w:rsid w:val="00374ABA"/>
    <w:rsid w:val="003A486D"/>
    <w:rsid w:val="003C4714"/>
    <w:rsid w:val="004374F2"/>
    <w:rsid w:val="00442721"/>
    <w:rsid w:val="00460705"/>
    <w:rsid w:val="00485239"/>
    <w:rsid w:val="004A0686"/>
    <w:rsid w:val="004E27D7"/>
    <w:rsid w:val="004F10A0"/>
    <w:rsid w:val="0055145C"/>
    <w:rsid w:val="005624D8"/>
    <w:rsid w:val="00620476"/>
    <w:rsid w:val="00657A47"/>
    <w:rsid w:val="00745A44"/>
    <w:rsid w:val="00751F41"/>
    <w:rsid w:val="007666D6"/>
    <w:rsid w:val="007A2C38"/>
    <w:rsid w:val="00824D73"/>
    <w:rsid w:val="00830970"/>
    <w:rsid w:val="0087706D"/>
    <w:rsid w:val="008833CF"/>
    <w:rsid w:val="008B2FAF"/>
    <w:rsid w:val="008B797E"/>
    <w:rsid w:val="008D442B"/>
    <w:rsid w:val="008F2498"/>
    <w:rsid w:val="0093388F"/>
    <w:rsid w:val="009819DA"/>
    <w:rsid w:val="009B22A1"/>
    <w:rsid w:val="009D211E"/>
    <w:rsid w:val="00A137C9"/>
    <w:rsid w:val="00A56A6F"/>
    <w:rsid w:val="00A87380"/>
    <w:rsid w:val="00AF4E90"/>
    <w:rsid w:val="00AF7375"/>
    <w:rsid w:val="00B0160A"/>
    <w:rsid w:val="00B641BE"/>
    <w:rsid w:val="00B77707"/>
    <w:rsid w:val="00BE3BCE"/>
    <w:rsid w:val="00CB29AC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334B4"/>
    <w:rsid w:val="00F64EEC"/>
    <w:rsid w:val="00FB7BA7"/>
    <w:rsid w:val="00FD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D4D4F"/>
  <w15:chartTrackingRefBased/>
  <w15:docId w15:val="{B5E2AF10-76F8-45FD-9324-69C18FCAA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dc:description/>
  <cp:lastModifiedBy>UG Oświęcim</cp:lastModifiedBy>
  <cp:revision>2</cp:revision>
  <dcterms:created xsi:type="dcterms:W3CDTF">2026-04-21T07:39:00Z</dcterms:created>
  <dcterms:modified xsi:type="dcterms:W3CDTF">2026-04-21T07:39:00Z</dcterms:modified>
</cp:coreProperties>
</file>